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7731A" w14:textId="77777777" w:rsidR="009F79DC" w:rsidRDefault="009F79DC" w:rsidP="009F79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AMBLER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1470-1526)</w:t>
      </w:r>
    </w:p>
    <w:p w14:paraId="73679B90" w14:textId="77777777" w:rsidR="009F79DC" w:rsidRDefault="009F79DC" w:rsidP="009F79DC">
      <w:pPr>
        <w:pStyle w:val="NoSpacing"/>
        <w:rPr>
          <w:rFonts w:cs="Times New Roman"/>
          <w:szCs w:val="24"/>
        </w:rPr>
      </w:pPr>
    </w:p>
    <w:p w14:paraId="68C7CB76" w14:textId="77777777" w:rsidR="009F79DC" w:rsidRDefault="009F79DC" w:rsidP="009F79DC">
      <w:pPr>
        <w:pStyle w:val="NoSpacing"/>
        <w:rPr>
          <w:rFonts w:cs="Times New Roman"/>
          <w:szCs w:val="24"/>
        </w:rPr>
      </w:pPr>
    </w:p>
    <w:p w14:paraId="53D55A4A" w14:textId="77777777" w:rsidR="009F79DC" w:rsidRDefault="009F79DC" w:rsidP="009F79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John Richardson Ambler(q.v.) and Mary Ann Farnhill(q.v.).</w:t>
      </w:r>
    </w:p>
    <w:p w14:paraId="3AF59C5B" w14:textId="77777777" w:rsidR="009F79DC" w:rsidRDefault="009F79DC" w:rsidP="009F79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7B7C0FDE" w14:textId="77777777" w:rsidR="009F79DC" w:rsidRDefault="009F79DC" w:rsidP="009F79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Alice.    (ibid.)</w:t>
      </w:r>
    </w:p>
    <w:p w14:paraId="6179BC6B" w14:textId="77777777" w:rsidR="009F79DC" w:rsidRDefault="009F79DC" w:rsidP="009F79DC">
      <w:pPr>
        <w:pStyle w:val="NoSpacing"/>
        <w:rPr>
          <w:rFonts w:cs="Times New Roman"/>
          <w:szCs w:val="24"/>
        </w:rPr>
      </w:pPr>
    </w:p>
    <w:p w14:paraId="163E4FFB" w14:textId="77777777" w:rsidR="009F79DC" w:rsidRDefault="009F79DC" w:rsidP="009F79DC">
      <w:pPr>
        <w:pStyle w:val="NoSpacing"/>
        <w:rPr>
          <w:rFonts w:cs="Times New Roman"/>
          <w:szCs w:val="24"/>
        </w:rPr>
      </w:pPr>
    </w:p>
    <w:p w14:paraId="6F8F145E" w14:textId="77777777" w:rsidR="009F79DC" w:rsidRDefault="009F79DC" w:rsidP="009F79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August 2023</w:t>
      </w:r>
    </w:p>
    <w:p w14:paraId="57694E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CFE84" w14:textId="77777777" w:rsidR="009F79DC" w:rsidRDefault="009F79DC" w:rsidP="009139A6">
      <w:r>
        <w:separator/>
      </w:r>
    </w:p>
  </w:endnote>
  <w:endnote w:type="continuationSeparator" w:id="0">
    <w:p w14:paraId="06656AA3" w14:textId="77777777" w:rsidR="009F79DC" w:rsidRDefault="009F79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367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CEE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2A1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2D846" w14:textId="77777777" w:rsidR="009F79DC" w:rsidRDefault="009F79DC" w:rsidP="009139A6">
      <w:r>
        <w:separator/>
      </w:r>
    </w:p>
  </w:footnote>
  <w:footnote w:type="continuationSeparator" w:id="0">
    <w:p w14:paraId="6878B20A" w14:textId="77777777" w:rsidR="009F79DC" w:rsidRDefault="009F79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4F2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BCF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AB2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9DC"/>
    <w:rsid w:val="000666E0"/>
    <w:rsid w:val="002510B7"/>
    <w:rsid w:val="005C130B"/>
    <w:rsid w:val="00826F5C"/>
    <w:rsid w:val="009139A6"/>
    <w:rsid w:val="009448BB"/>
    <w:rsid w:val="00947624"/>
    <w:rsid w:val="009F79DC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F21FD"/>
  <w15:chartTrackingRefBased/>
  <w15:docId w15:val="{4F416638-2716-454A-A7DA-F2E2F007D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2023-08-31T18:27:00Z</dcterms:created>
  <dcterms:modified xsi:type="dcterms:W3CDTF">2023-08-31T18:29:00Z</dcterms:modified>
</cp:coreProperties>
</file>